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89 Jugendhaus Pirmasens - Los 21 Aufzugsanlage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202608121000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Bauleistung, Aufzugsanlage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